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1A4" w:rsidRDefault="00541BA3">
      <w:r>
        <w:rPr>
          <w:noProof/>
        </w:rPr>
        <w:drawing>
          <wp:inline distT="0" distB="0" distL="0" distR="0" wp14:anchorId="11C3EFF3" wp14:editId="333F7AC6">
            <wp:extent cx="5943600" cy="333883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1BA3" w:rsidRDefault="00541BA3"/>
    <w:p w:rsidR="00541BA3" w:rsidRDefault="00541BA3">
      <w:r>
        <w:t>Science Dept.</w:t>
      </w:r>
    </w:p>
    <w:p w:rsidR="00541BA3" w:rsidRDefault="00541BA3">
      <w:r>
        <w:t>Bug Collection done by the students.</w:t>
      </w:r>
    </w:p>
    <w:p w:rsidR="00541BA3" w:rsidRDefault="00541BA3"/>
    <w:p w:rsidR="00541BA3" w:rsidRDefault="00541BA3"/>
    <w:p w:rsidR="00541BA3" w:rsidRDefault="00541BA3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2E83A2AE" wp14:editId="0B04B9CB">
            <wp:simplePos x="0" y="0"/>
            <wp:positionH relativeFrom="column">
              <wp:posOffset>2352040</wp:posOffset>
            </wp:positionH>
            <wp:positionV relativeFrom="paragraph">
              <wp:posOffset>-1270</wp:posOffset>
            </wp:positionV>
            <wp:extent cx="4240530" cy="2489835"/>
            <wp:effectExtent l="0" t="953" r="6668" b="6667"/>
            <wp:wrapTight wrapText="bothSides">
              <wp:wrapPolygon edited="0">
                <wp:start x="21605" y="8"/>
                <wp:lineTo x="63" y="8"/>
                <wp:lineTo x="63" y="21493"/>
                <wp:lineTo x="21605" y="21493"/>
                <wp:lineTo x="21605" y="8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40530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541BA3" w:rsidRDefault="00541BA3">
      <w:proofErr w:type="gramStart"/>
      <w:r>
        <w:t>Business Dept.</w:t>
      </w:r>
      <w:proofErr w:type="gramEnd"/>
    </w:p>
    <w:p w:rsidR="00541BA3" w:rsidRDefault="00541BA3">
      <w:proofErr w:type="gramStart"/>
      <w:r>
        <w:t>Needs VS.</w:t>
      </w:r>
      <w:proofErr w:type="gramEnd"/>
      <w:r>
        <w:t xml:space="preserve"> Wants Posters</w:t>
      </w:r>
    </w:p>
    <w:sectPr w:rsidR="00541BA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BA3"/>
    <w:rsid w:val="00541BA3"/>
    <w:rsid w:val="00DC7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1B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1B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1B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1B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DB72C438</Template>
  <TotalTime>4</TotalTime>
  <Pages>1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CCGAFaculty8</dc:creator>
  <cp:lastModifiedBy>CCGAFaculty8</cp:lastModifiedBy>
  <cp:revision>1</cp:revision>
  <dcterms:created xsi:type="dcterms:W3CDTF">2010-11-01T18:56:00Z</dcterms:created>
  <dcterms:modified xsi:type="dcterms:W3CDTF">2010-11-01T19:00:00Z</dcterms:modified>
</cp:coreProperties>
</file>